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C2" w:rsidRDefault="006426C2" w:rsidP="00321196">
      <w:pPr>
        <w:rPr>
          <w:rFonts w:ascii="Times New Roman" w:hAnsi="Times New Roman"/>
          <w:b/>
          <w:sz w:val="28"/>
          <w:szCs w:val="28"/>
        </w:rPr>
      </w:pPr>
    </w:p>
    <w:p w:rsidR="006426C2" w:rsidRPr="002C3F75" w:rsidRDefault="006426C2" w:rsidP="00321196">
      <w:pPr>
        <w:rPr>
          <w:rFonts w:ascii="Times New Roman" w:hAnsi="Times New Roman"/>
          <w:b/>
          <w:sz w:val="32"/>
          <w:szCs w:val="32"/>
        </w:rPr>
      </w:pPr>
    </w:p>
    <w:p w:rsidR="006426C2" w:rsidRPr="002C3F75" w:rsidRDefault="006426C2" w:rsidP="002C3F75">
      <w:pPr>
        <w:jc w:val="center"/>
        <w:rPr>
          <w:rFonts w:ascii="Times New Roman" w:hAnsi="Times New Roman"/>
          <w:sz w:val="32"/>
          <w:szCs w:val="32"/>
        </w:rPr>
      </w:pPr>
      <w:r w:rsidRPr="002C3F75">
        <w:rPr>
          <w:rFonts w:ascii="Times New Roman" w:hAnsi="Times New Roman"/>
          <w:sz w:val="32"/>
          <w:szCs w:val="32"/>
        </w:rPr>
        <w:t>Муниципальное казённое общеобразовательное учреждение</w:t>
      </w:r>
    </w:p>
    <w:p w:rsidR="006426C2" w:rsidRPr="002C3F75" w:rsidRDefault="006426C2" w:rsidP="002C3F75">
      <w:pPr>
        <w:jc w:val="center"/>
        <w:rPr>
          <w:rFonts w:ascii="Times New Roman" w:hAnsi="Times New Roman"/>
          <w:sz w:val="32"/>
          <w:szCs w:val="32"/>
        </w:rPr>
      </w:pPr>
      <w:r w:rsidRPr="002C3F75">
        <w:rPr>
          <w:rFonts w:ascii="Times New Roman" w:hAnsi="Times New Roman"/>
          <w:sz w:val="32"/>
          <w:szCs w:val="32"/>
        </w:rPr>
        <w:t>«Средняя общеобразовательная школа № 15»</w:t>
      </w:r>
    </w:p>
    <w:tbl>
      <w:tblPr>
        <w:tblpPr w:leftFromText="180" w:rightFromText="180" w:vertAnchor="text" w:horzAnchor="margin" w:tblpXSpec="center" w:tblpY="312"/>
        <w:tblW w:w="0" w:type="auto"/>
        <w:tblLook w:val="01E0"/>
      </w:tblPr>
      <w:tblGrid>
        <w:gridCol w:w="4216"/>
        <w:gridCol w:w="4696"/>
        <w:gridCol w:w="3736"/>
      </w:tblGrid>
      <w:tr w:rsidR="006426C2" w:rsidRPr="002C3F75" w:rsidTr="002C3F75">
        <w:trPr>
          <w:trHeight w:val="2502"/>
        </w:trPr>
        <w:tc>
          <w:tcPr>
            <w:tcW w:w="3216" w:type="dxa"/>
          </w:tcPr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РАССМОТРЕНО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МО учителей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_____________________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протокол № _ _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от « ___ »_______ 202    г.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Руководитель МО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_________________________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576" w:type="dxa"/>
          </w:tcPr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СОГЛАСОВАНО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МС прокол № __</w:t>
            </w:r>
          </w:p>
          <w:p w:rsidR="006426C2" w:rsidRPr="002C3F75" w:rsidRDefault="006426C2" w:rsidP="002C3F7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 xml:space="preserve"> « _ __ »  _________ 202   г.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Заместитель директора  по НМР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Чеверда О.В.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____________________________</w:t>
            </w:r>
          </w:p>
        </w:tc>
        <w:tc>
          <w:tcPr>
            <w:tcW w:w="2856" w:type="dxa"/>
          </w:tcPr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« УТВЕРЖДАЮ»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______________________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Директор МКОУ СОШ № 15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Гридчина Н.В.</w:t>
            </w:r>
          </w:p>
          <w:p w:rsidR="006426C2" w:rsidRPr="002C3F75" w:rsidRDefault="006426C2" w:rsidP="002C3F7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 xml:space="preserve">Приказ №  ___________   </w:t>
            </w:r>
          </w:p>
          <w:p w:rsidR="006426C2" w:rsidRPr="002C3F75" w:rsidRDefault="006426C2" w:rsidP="002C3F7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C3F75">
              <w:rPr>
                <w:rFonts w:ascii="Times New Roman" w:hAnsi="Times New Roman"/>
                <w:sz w:val="32"/>
                <w:szCs w:val="32"/>
              </w:rPr>
              <w:t>от« _  _ »  ______202   г.</w:t>
            </w:r>
          </w:p>
          <w:p w:rsidR="006426C2" w:rsidRPr="002C3F75" w:rsidRDefault="006426C2" w:rsidP="002C3F7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6426C2" w:rsidRPr="002C3F75" w:rsidRDefault="006426C2" w:rsidP="002C3F75">
      <w:pPr>
        <w:jc w:val="center"/>
        <w:rPr>
          <w:rFonts w:ascii="Times New Roman" w:hAnsi="Times New Roman"/>
          <w:sz w:val="32"/>
          <w:szCs w:val="32"/>
        </w:rPr>
      </w:pPr>
    </w:p>
    <w:p w:rsidR="006426C2" w:rsidRPr="002C3F75" w:rsidRDefault="006426C2" w:rsidP="002C3F75">
      <w:pPr>
        <w:rPr>
          <w:rFonts w:ascii="Times New Roman" w:hAnsi="Times New Roman"/>
          <w:sz w:val="32"/>
          <w:szCs w:val="32"/>
        </w:rPr>
      </w:pP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:rsidR="006426C2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 w:rsidRPr="002C3F75">
        <w:rPr>
          <w:rFonts w:ascii="Times New Roman" w:hAnsi="Times New Roman"/>
          <w:bCs/>
          <w:color w:val="000000"/>
          <w:sz w:val="32"/>
          <w:szCs w:val="32"/>
        </w:rPr>
        <w:t xml:space="preserve">Промежуточная аттестация  </w:t>
      </w:r>
      <w:r w:rsidRPr="002C3F75">
        <w:rPr>
          <w:rFonts w:ascii="Times New Roman" w:hAnsi="Times New Roman"/>
          <w:bCs/>
          <w:i/>
          <w:color w:val="000000"/>
          <w:sz w:val="32"/>
          <w:szCs w:val="32"/>
        </w:rPr>
        <w:t>по изобразительному искусству</w:t>
      </w: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</w:rPr>
      </w:pPr>
      <w:r w:rsidRPr="002C3F75">
        <w:rPr>
          <w:rFonts w:ascii="Times New Roman" w:hAnsi="Times New Roman"/>
          <w:bCs/>
          <w:color w:val="000000"/>
          <w:sz w:val="32"/>
          <w:szCs w:val="32"/>
        </w:rPr>
        <w:t>за 20___  -  20___  учебный год</w:t>
      </w:r>
    </w:p>
    <w:p w:rsidR="006426C2" w:rsidRPr="002C3F75" w:rsidRDefault="006426C2" w:rsidP="002C3F75">
      <w:pPr>
        <w:shd w:val="clear" w:color="auto" w:fill="FFFFFF"/>
        <w:jc w:val="center"/>
        <w:rPr>
          <w:rFonts w:ascii="Times New Roman" w:hAnsi="Times New Roman"/>
          <w:color w:val="000000"/>
          <w:sz w:val="32"/>
          <w:szCs w:val="32"/>
        </w:rPr>
      </w:pPr>
      <w:r w:rsidRPr="002C3F75">
        <w:rPr>
          <w:rFonts w:ascii="Times New Roman" w:hAnsi="Times New Roman"/>
          <w:bCs/>
          <w:color w:val="000000"/>
          <w:sz w:val="32"/>
          <w:szCs w:val="32"/>
        </w:rPr>
        <w:t xml:space="preserve">  2 </w:t>
      </w:r>
      <w:r w:rsidRPr="002C3F75">
        <w:rPr>
          <w:rFonts w:ascii="Times New Roman" w:hAnsi="Times New Roman"/>
          <w:bCs/>
          <w:i/>
          <w:color w:val="000000"/>
          <w:sz w:val="32"/>
          <w:szCs w:val="32"/>
        </w:rPr>
        <w:t xml:space="preserve"> классы</w:t>
      </w:r>
      <w:r w:rsidRPr="002C3F75">
        <w:rPr>
          <w:rFonts w:ascii="Times New Roman" w:hAnsi="Times New Roman"/>
          <w:bCs/>
          <w:color w:val="000000"/>
          <w:sz w:val="32"/>
          <w:szCs w:val="32"/>
        </w:rPr>
        <w:t xml:space="preserve">  МКОУ СОШ №15</w:t>
      </w:r>
    </w:p>
    <w:p w:rsidR="006426C2" w:rsidRDefault="006426C2" w:rsidP="00321196">
      <w:pPr>
        <w:rPr>
          <w:rFonts w:ascii="Times New Roman" w:hAnsi="Times New Roman"/>
          <w:b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b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b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b/>
          <w:sz w:val="28"/>
          <w:szCs w:val="28"/>
        </w:rPr>
      </w:pPr>
      <w:r w:rsidRPr="002C3F75">
        <w:rPr>
          <w:rFonts w:ascii="Times New Roman" w:hAnsi="Times New Roman"/>
          <w:bCs/>
          <w:color w:val="000000"/>
          <w:sz w:val="32"/>
          <w:szCs w:val="32"/>
        </w:rPr>
        <w:t xml:space="preserve">Промежуточная аттестация  </w:t>
      </w:r>
      <w:r>
        <w:rPr>
          <w:rFonts w:ascii="Times New Roman" w:hAnsi="Times New Roman"/>
          <w:b/>
          <w:sz w:val="28"/>
          <w:szCs w:val="28"/>
        </w:rPr>
        <w:t>по изо   2______ класс</w:t>
      </w:r>
    </w:p>
    <w:p w:rsidR="006426C2" w:rsidRDefault="006426C2" w:rsidP="00321196">
      <w:pPr>
        <w:pStyle w:val="NormalWeb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  <w:r>
        <w:rPr>
          <w:b/>
          <w:bCs/>
          <w:color w:val="000000"/>
          <w:sz w:val="28"/>
          <w:szCs w:val="28"/>
        </w:rPr>
        <w:t>Фамилия, имя учащегося</w:t>
      </w:r>
      <w:r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  <w:u w:val="single"/>
        </w:rPr>
        <w:t>_____________________                                                   ___________    ________           __</w:t>
      </w:r>
    </w:p>
    <w:p w:rsidR="006426C2" w:rsidRDefault="006426C2" w:rsidP="00321196">
      <w:pPr>
        <w:pStyle w:val="NormalWeb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sz w:val="28"/>
          <w:szCs w:val="28"/>
        </w:rPr>
        <w:t xml:space="preserve">                     </w:t>
      </w:r>
    </w:p>
    <w:p w:rsidR="006426C2" w:rsidRDefault="006426C2" w:rsidP="00321196">
      <w:pPr>
        <w:rPr>
          <w:rFonts w:ascii="Times New Roman" w:hAnsi="Times New Roman"/>
          <w:b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6426C2" w:rsidRPr="002E7FA3" w:rsidTr="002E7FA3">
        <w:trPr>
          <w:trHeight w:val="4813"/>
        </w:trPr>
        <w:tc>
          <w:tcPr>
            <w:tcW w:w="7393" w:type="dxa"/>
          </w:tcPr>
          <w:p w:rsidR="006426C2" w:rsidRPr="002E7FA3" w:rsidRDefault="006426C2" w:rsidP="002E7FA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Перечисли ЦВЕТА РАДУГИ  по порядку. Обозначь одной буквой.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    2. Назови   три ОСНОВНЫХ цвета 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      а) синий, б) голубой, в) желтый, г)фиолетовый,              д)красный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   3. Отгадай загадку: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Если на картине- поле и река,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Или горы синие, лес и облака,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Или дом старинный, под сосной шалаш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Мы картину  эту назовем(… .)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     а)</w:t>
            </w: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пейзаж ,б) натюрморт, в)портрет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   4.Отгадай загадку: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Брата я изображу,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Хоть ему пять лет.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С акварелью я дружу,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Делаю</w:t>
            </w:r>
            <w:r w:rsidRPr="002E7FA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 (…..)   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 а)</w:t>
            </w: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пейзаж ,б) натюрморт, в)портрет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  5.Отгадай загадку: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Цветы на картине,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фрукты и торт.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Картину такую зовем</w:t>
            </w:r>
            <w:r w:rsidRPr="002E7FA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(…..)    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а)</w:t>
            </w: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пейзаж ,б) натюрморт, в)портрет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pStyle w:val="ListParagraph"/>
              <w:ind w:left="1440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>1 – 10. Задания – теоретические.</w:t>
            </w: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>Каждый правильный ответ оценивается в 1 балл. Максимальное количество баллов – 10.</w:t>
            </w: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11. задание – практическое. </w:t>
            </w: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>1) Композиция составлена согласно заданию  - определен жанр, положение листа.</w:t>
            </w: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2) Размещение на листе правильное - размер фигур, предметов и элементов  и их местоположение соответствует размеру листа. </w:t>
            </w:r>
          </w:p>
          <w:p w:rsidR="006426C2" w:rsidRPr="002E7FA3" w:rsidRDefault="006426C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6. Назови три  ХОЛОДНЫХ цвета.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 xml:space="preserve">   а) синий, б) голубой, в) желтый, г) фиолетовый, д)    красный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       7.Отгадай загадку: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Пузатый чайник, расписной.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Он бело-сине-голубой.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Красив рисунок, мне поверь,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E7F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Зовется эта роспись(….)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а)</w:t>
            </w: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гжель , б) полхов -майданская роспись, в)хохлома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>8. Назови геометрические фигуры</w:t>
            </w:r>
          </w:p>
          <w:p w:rsidR="006426C2" w:rsidRPr="002E7FA3" w:rsidRDefault="006426C2" w:rsidP="002E7FA3">
            <w:pPr>
              <w:spacing w:before="100" w:beforeAutospacing="1" w:after="100" w:afterAutospacing="1" w:line="240" w:lineRule="auto"/>
              <w:ind w:left="108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before="100" w:beforeAutospacing="1" w:after="100" w:afterAutospacing="1" w:line="240" w:lineRule="auto"/>
              <w:ind w:left="108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1" o:spid="_x0000_s1026" style="position:absolute;left:0;text-align:left;margin-left:33pt;margin-top:-.25pt;width:57.75pt;height:53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"/>
              </w:pict>
            </w:r>
            <w:r>
              <w:rPr>
                <w:noProof/>
                <w:lang w:eastAsia="ru-RU"/>
              </w:rPr>
              <w:pict>
                <v:oval id="Овал 12" o:spid="_x0000_s1027" style="position:absolute;left:0;text-align:left;margin-left:240.05pt;margin-top:1.95pt;width:87.75pt;height:5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"/>
              </w:pict>
            </w:r>
            <w:r>
              <w:rPr>
                <w:noProof/>
                <w:lang w:eastAsia="ru-RU"/>
              </w:rPr>
              <w:pict>
                <v:rect id="Прямоугольник 5" o:spid="_x0000_s1028" style="position:absolute;left:0;text-align:left;margin-left:148.1pt;margin-top:-.7pt;width:49.5pt;height:49.85pt;rotation:3173323fd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"/>
              </w:pict>
            </w:r>
          </w:p>
          <w:p w:rsidR="006426C2" w:rsidRPr="002E7FA3" w:rsidRDefault="006426C2" w:rsidP="002E7FA3">
            <w:pPr>
              <w:spacing w:before="100" w:beforeAutospacing="1" w:after="100" w:afterAutospacing="1" w:line="240" w:lineRule="auto"/>
              <w:ind w:left="108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before="100" w:beforeAutospacing="1" w:after="100" w:afterAutospacing="1" w:line="240" w:lineRule="auto"/>
              <w:ind w:left="108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_____________        _______________       ____________</w:t>
            </w:r>
          </w:p>
          <w:p w:rsidR="006426C2" w:rsidRPr="002E7FA3" w:rsidRDefault="006426C2" w:rsidP="002E7F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9. Закончи предложение. Рисунок в книге – это…</w:t>
            </w:r>
          </w:p>
          <w:p w:rsidR="006426C2" w:rsidRPr="002E7FA3" w:rsidRDefault="006426C2" w:rsidP="002E7FA3">
            <w:pPr>
              <w:spacing w:before="100" w:beforeAutospacing="1" w:after="100" w:afterAutospacing="1" w:line="240" w:lineRule="auto"/>
              <w:ind w:left="108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000000"/>
                <w:sz w:val="28"/>
                <w:szCs w:val="28"/>
              </w:rPr>
              <w:t>а) иллюстрация, б) эскиз, в) абзац.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10.Что бы яркие цвета сделать нежными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нужно в краску добавить :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000000"/>
                <w:sz w:val="28"/>
                <w:szCs w:val="28"/>
              </w:rPr>
              <w:t>а)синий, б)красный, в)белый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b/>
                <w:sz w:val="28"/>
                <w:szCs w:val="28"/>
              </w:rPr>
              <w:t xml:space="preserve">11. </w:t>
            </w:r>
            <w:r w:rsidRPr="002E7FA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Творческая работа(на выбор)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000000"/>
                <w:sz w:val="28"/>
                <w:szCs w:val="28"/>
              </w:rPr>
              <w:t>а) Изобрази натюрморт «Цветы в вазе»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б) </w:t>
            </w:r>
            <w:r w:rsidRPr="002E7FA3">
              <w:rPr>
                <w:rFonts w:ascii="Times New Roman" w:hAnsi="Times New Roman"/>
                <w:sz w:val="28"/>
                <w:szCs w:val="28"/>
              </w:rPr>
              <w:t>Нарисуй любимого сказочного героя..</w:t>
            </w:r>
            <w:r w:rsidRPr="002E7FA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>3) Использованы средства художественной выразительности для создания художественного образа – линия, штрих, пятно, композиция, цвет.</w:t>
            </w:r>
          </w:p>
          <w:p w:rsidR="006426C2" w:rsidRPr="002E7FA3" w:rsidRDefault="006426C2" w:rsidP="002E7FA3">
            <w:pPr>
              <w:shd w:val="clear" w:color="auto" w:fill="FFFFFF"/>
              <w:spacing w:after="125" w:line="250" w:lineRule="atLeast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color w:val="333333"/>
                <w:sz w:val="28"/>
                <w:szCs w:val="28"/>
              </w:rPr>
              <w:t>Работа удовлетворяет двум критериям из трех.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 xml:space="preserve">Творческое задание максимально оценивается 3 баллами (учитывается наличие индивидуальной манеры, оригинальность решения композиционной задачи, узнаваемость) </w:t>
            </w:r>
          </w:p>
          <w:p w:rsidR="006426C2" w:rsidRPr="002E7FA3" w:rsidRDefault="006426C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Оценка «5» ставится только,если выполнены и теоретические и практическое задания</w:t>
            </w: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426C2" w:rsidRDefault="006426C2" w:rsidP="00321196">
      <w:pPr>
        <w:rPr>
          <w:rFonts w:ascii="Times New Roman" w:hAnsi="Times New Roman"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sz w:val="28"/>
          <w:szCs w:val="28"/>
        </w:rPr>
      </w:pPr>
    </w:p>
    <w:p w:rsidR="006426C2" w:rsidRDefault="006426C2" w:rsidP="0032119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оценок</w:t>
      </w:r>
    </w:p>
    <w:p w:rsidR="006426C2" w:rsidRDefault="006426C2" w:rsidP="0032119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96"/>
        <w:gridCol w:w="3696"/>
        <w:gridCol w:w="3697"/>
        <w:gridCol w:w="3697"/>
      </w:tblGrid>
      <w:tr w:rsidR="006426C2" w:rsidRPr="002E7FA3" w:rsidTr="002E7FA3">
        <w:tc>
          <w:tcPr>
            <w:tcW w:w="3696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96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426C2" w:rsidRPr="002E7FA3" w:rsidTr="002E7FA3">
        <w:tc>
          <w:tcPr>
            <w:tcW w:w="3696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0-4б</w:t>
            </w:r>
          </w:p>
        </w:tc>
        <w:tc>
          <w:tcPr>
            <w:tcW w:w="3696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5-7б</w:t>
            </w:r>
          </w:p>
        </w:tc>
        <w:tc>
          <w:tcPr>
            <w:tcW w:w="3697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8-10б</w:t>
            </w:r>
          </w:p>
        </w:tc>
        <w:tc>
          <w:tcPr>
            <w:tcW w:w="3697" w:type="dxa"/>
          </w:tcPr>
          <w:p w:rsidR="006426C2" w:rsidRPr="002E7FA3" w:rsidRDefault="006426C2" w:rsidP="002E7F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FA3">
              <w:rPr>
                <w:rFonts w:ascii="Times New Roman" w:hAnsi="Times New Roman"/>
                <w:sz w:val="28"/>
                <w:szCs w:val="28"/>
              </w:rPr>
              <w:t>11-13б</w:t>
            </w:r>
          </w:p>
        </w:tc>
      </w:tr>
    </w:tbl>
    <w:p w:rsidR="006426C2" w:rsidRDefault="006426C2" w:rsidP="00321196">
      <w:pPr>
        <w:rPr>
          <w:rFonts w:ascii="Times New Roman" w:hAnsi="Times New Roman"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sz w:val="28"/>
          <w:szCs w:val="28"/>
        </w:rPr>
      </w:pPr>
    </w:p>
    <w:p w:rsidR="006426C2" w:rsidRDefault="006426C2" w:rsidP="00321196">
      <w:pPr>
        <w:rPr>
          <w:rFonts w:ascii="Times New Roman" w:hAnsi="Times New Roman"/>
          <w:sz w:val="28"/>
          <w:szCs w:val="28"/>
        </w:rPr>
      </w:pPr>
    </w:p>
    <w:p w:rsidR="006426C2" w:rsidRDefault="006426C2" w:rsidP="00321196">
      <w:pPr>
        <w:rPr>
          <w:sz w:val="28"/>
          <w:szCs w:val="28"/>
        </w:rPr>
      </w:pPr>
    </w:p>
    <w:p w:rsidR="006426C2" w:rsidRDefault="006426C2" w:rsidP="00321196">
      <w:pPr>
        <w:rPr>
          <w:sz w:val="28"/>
          <w:szCs w:val="28"/>
        </w:rPr>
      </w:pPr>
    </w:p>
    <w:p w:rsidR="006426C2" w:rsidRDefault="006426C2" w:rsidP="00321196"/>
    <w:p w:rsidR="006426C2" w:rsidRPr="00321196" w:rsidRDefault="006426C2" w:rsidP="00321196">
      <w:pPr>
        <w:rPr>
          <w:szCs w:val="28"/>
        </w:rPr>
      </w:pPr>
    </w:p>
    <w:sectPr w:rsidR="006426C2" w:rsidRPr="00321196" w:rsidSect="005A4186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5619F"/>
    <w:multiLevelType w:val="hybridMultilevel"/>
    <w:tmpl w:val="DBC23C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FA5B7E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73F47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EC06BBB"/>
    <w:multiLevelType w:val="multilevel"/>
    <w:tmpl w:val="849242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579"/>
    <w:rsid w:val="000743ED"/>
    <w:rsid w:val="000A6C91"/>
    <w:rsid w:val="0014251A"/>
    <w:rsid w:val="001A012A"/>
    <w:rsid w:val="001B2A75"/>
    <w:rsid w:val="00223579"/>
    <w:rsid w:val="00243704"/>
    <w:rsid w:val="002C3F75"/>
    <w:rsid w:val="002E7FA3"/>
    <w:rsid w:val="002F57F4"/>
    <w:rsid w:val="00321196"/>
    <w:rsid w:val="00345196"/>
    <w:rsid w:val="003617B2"/>
    <w:rsid w:val="004F3675"/>
    <w:rsid w:val="00546D2D"/>
    <w:rsid w:val="005A4186"/>
    <w:rsid w:val="005A60E2"/>
    <w:rsid w:val="006426C2"/>
    <w:rsid w:val="007C5A98"/>
    <w:rsid w:val="00897D12"/>
    <w:rsid w:val="008F531C"/>
    <w:rsid w:val="00974E28"/>
    <w:rsid w:val="00A77D6C"/>
    <w:rsid w:val="00AB059D"/>
    <w:rsid w:val="00B16B80"/>
    <w:rsid w:val="00BF5B7D"/>
    <w:rsid w:val="00C33967"/>
    <w:rsid w:val="00CB7F06"/>
    <w:rsid w:val="00E5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12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35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23579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rsid w:val="002235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Normal"/>
    <w:uiPriority w:val="99"/>
    <w:rsid w:val="00C33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DefaultParagraphFont"/>
    <w:uiPriority w:val="99"/>
    <w:rsid w:val="00C33967"/>
    <w:rPr>
      <w:rFonts w:cs="Times New Roman"/>
    </w:rPr>
  </w:style>
  <w:style w:type="character" w:customStyle="1" w:styleId="c5">
    <w:name w:val="c5"/>
    <w:basedOn w:val="DefaultParagraphFont"/>
    <w:uiPriority w:val="99"/>
    <w:rsid w:val="00C33967"/>
    <w:rPr>
      <w:rFonts w:cs="Times New Roman"/>
    </w:rPr>
  </w:style>
  <w:style w:type="character" w:customStyle="1" w:styleId="c3">
    <w:name w:val="c3"/>
    <w:basedOn w:val="DefaultParagraphFont"/>
    <w:uiPriority w:val="99"/>
    <w:rsid w:val="00CB7F06"/>
    <w:rPr>
      <w:rFonts w:cs="Times New Roman"/>
    </w:rPr>
  </w:style>
  <w:style w:type="character" w:customStyle="1" w:styleId="c6">
    <w:name w:val="c6"/>
    <w:basedOn w:val="DefaultParagraphFont"/>
    <w:uiPriority w:val="99"/>
    <w:rsid w:val="00CB7F06"/>
    <w:rPr>
      <w:rFonts w:cs="Times New Roman"/>
    </w:rPr>
  </w:style>
  <w:style w:type="character" w:customStyle="1" w:styleId="c18">
    <w:name w:val="c18"/>
    <w:basedOn w:val="DefaultParagraphFont"/>
    <w:uiPriority w:val="99"/>
    <w:rsid w:val="003451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</TotalTime>
  <Pages>4</Pages>
  <Words>451</Words>
  <Characters>2576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начальная школа</cp:lastModifiedBy>
  <cp:revision>11</cp:revision>
  <dcterms:created xsi:type="dcterms:W3CDTF">2021-02-22T18:42:00Z</dcterms:created>
  <dcterms:modified xsi:type="dcterms:W3CDTF">2021-02-28T22:50:00Z</dcterms:modified>
</cp:coreProperties>
</file>